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F5D87" w14:textId="7AF8EF53" w:rsidR="002E5B6A" w:rsidRPr="002D557D" w:rsidRDefault="001A3295" w:rsidP="002D557D">
      <w:pPr>
        <w:pStyle w:val="Heading1"/>
        <w:rPr>
          <w:rFonts w:cs="Arial"/>
        </w:rPr>
      </w:pPr>
      <w:r>
        <w:rPr>
          <w:rFonts w:cs="Arial"/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C1EDC9F" wp14:editId="758201AE">
                <wp:simplePos x="0" y="0"/>
                <wp:positionH relativeFrom="column">
                  <wp:posOffset>965835</wp:posOffset>
                </wp:positionH>
                <wp:positionV relativeFrom="paragraph">
                  <wp:posOffset>732790</wp:posOffset>
                </wp:positionV>
                <wp:extent cx="2971800" cy="2857500"/>
                <wp:effectExtent l="25400" t="0" r="0" b="3810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1800" cy="2857500"/>
                          <a:chOff x="0" y="0"/>
                          <a:chExt cx="3543299" cy="3487420"/>
                        </a:xfrm>
                      </wpg:grpSpPr>
                      <wpg:grpSp>
                        <wpg:cNvPr id="6" name="Group 6"/>
                        <wpg:cNvGrpSpPr/>
                        <wpg:grpSpPr>
                          <a:xfrm>
                            <a:off x="1143000" y="0"/>
                            <a:ext cx="2400299" cy="3200400"/>
                            <a:chOff x="844330" y="0"/>
                            <a:chExt cx="1699975" cy="2311400"/>
                          </a:xfrm>
                        </wpg:grpSpPr>
                        <wps:wsp>
                          <wps:cNvPr id="4" name="Straight Connector 4"/>
                          <wps:cNvCnPr/>
                          <wps:spPr>
                            <a:xfrm flipH="1" flipV="1">
                              <a:off x="844330" y="990600"/>
                              <a:ext cx="1085783" cy="2420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</a:ln>
                            <a:effectLst/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" name="Straight Connector 5"/>
                          <wps:cNvCnPr/>
                          <wps:spPr>
                            <a:xfrm flipH="1">
                              <a:off x="1330037" y="1211283"/>
                              <a:ext cx="604776" cy="1100117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</a:ln>
                            <a:effectLst/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2" name="Picture 2" descr="C:\Users\Christa\Dropbox\2 CTIME2 General\2.2 Curriculum Development\2.2.2 Media and Images\1 From Craig\Graphics-Images\B&amp;W line drawings\potato plant lin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38795" y="0"/>
                              <a:ext cx="905510" cy="1733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8" name="Picture 37" descr="root2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" t="4876"/>
                          <a:stretch/>
                        </pic:blipFill>
                        <pic:spPr bwMode="auto">
                          <a:xfrm>
                            <a:off x="0" y="1371600"/>
                            <a:ext cx="2110740" cy="211582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id="Group 14" o:spid="_x0000_s1026" style="position:absolute;margin-left:76.05pt;margin-top:57.7pt;width:234pt;height:225pt;z-index:251704320;mso-width-relative:margin;mso-height-relative:margin" coordsize="3543299,348742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">
                <v:group id="Group 6" o:spid="_x0000_s1027" style="position:absolute;left:1143000;width:2400299;height:3200400" coordorigin="844330" coordsize="1699975,23114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zQsdX8IAAADaAAAADwAA&#10;AAAAAAAAAAAAAACpAgAAZHJzL2Rvd25yZXYueG1sUEsFBgAAAAAEAAQA+gAAAJgDAAAAAA==&#10;">
                  <v:line id="Straight Connector 4" o:spid="_x0000_s1028" style="position:absolute;flip:x y;visibility:visible;mso-wrap-style:square" from="844330,990600" to="1930113,123268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r0l8MMAAADaAAAADwAAAGRycy9kb3ducmV2LnhtbESPQWvCQBSE74X+h+UVvDWbSi0SXUWK&#10;FQ9ejF5ye2Sf2Wj2bcyuMf33XUHocZiZb5j5crCN6KnztWMFH0kKgrh0uuZKwfHw8z4F4QOyxsYx&#10;KfglD8vF68scM+3uvKc+D5WIEPYZKjAhtJmUvjRk0SeuJY7eyXUWQ5RdJXWH9wi3jRyn6Ze0WHNc&#10;MNjSt6Hykt+sgt26v56KfBV4h+fNbTMuiolplRq9DasZiEBD+A8/21ut4BMeV+INkIs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Ja9JfDDAAAA2gAAAA8AAAAAAAAAAAAA&#10;AAAAoQIAAGRycy9kb3ducmV2LnhtbFBLBQYAAAAABAAEAPkAAACRAwAAAAA=&#10;" strokeweight="2pt"/>
                  <v:line id="Straight Connector 5" o:spid="_x0000_s1029" style="position:absolute;flip:x;visibility:visible;mso-wrap-style:square" from="1330037,1211283" to="1934813,23114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3hH3sIAAADaAAAADwAAAGRycy9kb3ducmV2LnhtbESP0YrCMBRE3xf8h3AF39ZUFxepxiLV&#10;BfFt1Q+4Nte22tzUJtbq15uFBR+HmTnDzJPOVKKlxpWWFYyGEQjizOqScwWH/c/nFITzyBory6Tg&#10;QQ6SRe9jjrG2d/6ldudzESDsYlRQeF/HUrqsIINuaGvi4J1sY9AH2eRSN3gPcFPJcRR9S4Mlh4UC&#10;a0oLyi67m1GwWuX762083bTZcc3ptXza7ddZqUG/W85AeOr8O/zf3mgFE/i7Em6AXLw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B3hH3sIAAADaAAAADwAAAAAAAAAAAAAA&#10;AAChAgAAZHJzL2Rvd25yZXYueG1sUEsFBgAAAAAEAAQA+QAAAJADAAAAAA==&#10;" strokeweight="2p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30" type="#_x0000_t75" alt="C:\Users\Christa\Dropbox\2 CTIME2 General\2.2 Curriculum Development\2.2.2 Media and Images\1 From Craig\Graphics-Images\B&amp;W line drawings\potato plant line.png" style="position:absolute;left:1638795;width:905510;height:17335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OX&#10;OODCAAAA2gAAAA8AAABkcnMvZG93bnJldi54bWxEj8FqwzAQRO+F/IPYQG+1nByM41oJJWAI7SV1&#10;8gGLtZVNrZWxlNju10eFQo/DzLxhysNse3Gn0XeOFWySFARx43THRsH1Ur3kIHxA1tg7JgULeTjs&#10;V08lFtpN/En3OhgRIewLVNCGMBRS+qYliz5xA3H0vtxoMUQ5GqlHnCLc9nKbppm02HFcaHGgY0vN&#10;d32zCrLplmeLOePVoemr9121fPxslHpez2+vIALN4T/81z5pBVv4vRJvgNw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jlzjgwgAAANoAAAAPAAAAAAAAAAAAAAAAAJwCAABk&#10;cnMvZG93bnJldi54bWxQSwUGAAAAAAQABAD3AAAAiwMAAAAA&#10;">
                    <v:imagedata r:id="rId10" o:title="potato plant line.png"/>
                    <v:path arrowok="t"/>
                  </v:shape>
                </v:group>
                <v:shape id="Picture 37" o:spid="_x0000_s1031" type="#_x0000_t75" alt="root2.png" style="position:absolute;top:1371600;width:2110740;height:211582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4/&#10;RvjBAAAA2wAAAA8AAABkcnMvZG93bnJldi54bWxET8uKwjAU3Q/4D+EK7sZUhcFWo4ggqIMLH6Mu&#10;L821LTY3JYna+fvJQpjl4byn89bU4knOV5YVDPoJCOLc6ooLBafj6nMMwgdkjbVlUvBLHuazzscU&#10;M21fvKfnIRQihrDPUEEZQpNJ6fOSDPq+bYgjd7POYIjQFVI7fMVwU8thknxJgxXHhhIbWpaU3w8P&#10;oyCtLsnWuu/NcXP7kadzmz6uZqdUr9suJiACteFf/HavtYJRHBu/xB8gZ3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4/RvjBAAAA2wAAAA8AAAAAAAAAAAAAAAAAnAIAAGRy&#10;cy9kb3ducmV2LnhtbFBLBQYAAAAABAAEAPcAAACKAwAAAAA=&#10;" stroked="t" strokecolor="black [3213]">
                  <v:imagedata r:id="rId11" o:title="root2.png" croptop="3196f" cropleft="1870f"/>
                  <v:path arrowok="t"/>
                </v:shape>
              </v:group>
            </w:pict>
          </mc:Fallback>
        </mc:AlternateContent>
      </w:r>
      <w:r w:rsidR="00654677">
        <w:rPr>
          <w:rFonts w:cs="Arial"/>
        </w:rPr>
        <w:t>5.3</w:t>
      </w:r>
      <w:r w:rsidR="00616763" w:rsidRPr="00AA78CB">
        <w:rPr>
          <w:rFonts w:cs="Arial"/>
        </w:rPr>
        <w:t xml:space="preserve"> </w:t>
      </w:r>
      <w:r w:rsidR="00CB35C4" w:rsidRPr="00AA78CB">
        <w:rPr>
          <w:rFonts w:cs="Arial"/>
        </w:rPr>
        <w:t>Explanation</w:t>
      </w:r>
      <w:r w:rsidR="001E4E4A" w:rsidRPr="00AA78CB">
        <w:rPr>
          <w:rFonts w:cs="Arial"/>
        </w:rPr>
        <w:t>s Tool</w:t>
      </w:r>
      <w:r w:rsidR="00CB35C4" w:rsidRPr="00AA78CB">
        <w:rPr>
          <w:rFonts w:cs="Arial"/>
        </w:rPr>
        <w:t xml:space="preserve">: </w:t>
      </w:r>
      <w:r w:rsidR="00C36E22" w:rsidRPr="00AA78CB">
        <w:rPr>
          <w:rFonts w:cs="Arial"/>
        </w:rPr>
        <w:t xml:space="preserve">How does a </w:t>
      </w:r>
      <w:r w:rsidR="008F0596" w:rsidRPr="00AA78CB">
        <w:rPr>
          <w:rFonts w:cs="Arial"/>
        </w:rPr>
        <w:t>cell in</w:t>
      </w:r>
      <w:r w:rsidR="00C36E22" w:rsidRPr="00AA78CB">
        <w:rPr>
          <w:rFonts w:cs="Arial"/>
        </w:rPr>
        <w:t xml:space="preserve"> </w:t>
      </w:r>
      <w:r w:rsidR="004F5A4E" w:rsidRPr="00AA78CB">
        <w:rPr>
          <w:rFonts w:cs="Arial"/>
        </w:rPr>
        <w:t xml:space="preserve">the root of a </w:t>
      </w:r>
      <w:r w:rsidR="00C657EC" w:rsidRPr="00AA78CB">
        <w:rPr>
          <w:rFonts w:cs="Arial"/>
        </w:rPr>
        <w:t>potato</w:t>
      </w:r>
      <w:r w:rsidR="004F5A4E" w:rsidRPr="00AA78CB">
        <w:rPr>
          <w:rFonts w:cs="Arial"/>
        </w:rPr>
        <w:t xml:space="preserve"> plant </w:t>
      </w:r>
      <w:r w:rsidR="008F0596" w:rsidRPr="00AA78CB">
        <w:rPr>
          <w:rFonts w:cs="Arial"/>
        </w:rPr>
        <w:t>use food to grow and divide</w:t>
      </w:r>
      <w:r w:rsidR="00CB35C4" w:rsidRPr="00AA78CB">
        <w:rPr>
          <w:rFonts w:cs="Arial"/>
        </w:rPr>
        <w:t>?</w:t>
      </w:r>
    </w:p>
    <w:tbl>
      <w:tblPr>
        <w:tblStyle w:val="TableGrid"/>
        <w:tblW w:w="10998" w:type="dxa"/>
        <w:tblLook w:val="04A0" w:firstRow="1" w:lastRow="0" w:firstColumn="1" w:lastColumn="0" w:noHBand="0" w:noVBand="1"/>
      </w:tblPr>
      <w:tblGrid>
        <w:gridCol w:w="1721"/>
        <w:gridCol w:w="4687"/>
        <w:gridCol w:w="1005"/>
        <w:gridCol w:w="3585"/>
      </w:tblGrid>
      <w:tr w:rsidR="00CB35C4" w:rsidRPr="00AA78CB" w14:paraId="3EC1CB32" w14:textId="77777777" w:rsidTr="00162587">
        <w:tc>
          <w:tcPr>
            <w:tcW w:w="10998" w:type="dxa"/>
            <w:gridSpan w:val="4"/>
            <w:tcBorders>
              <w:bottom w:val="nil"/>
            </w:tcBorders>
          </w:tcPr>
          <w:p w14:paraId="3903A3F9" w14:textId="4B864614" w:rsidR="00CB35C4" w:rsidRPr="00AA78CB" w:rsidRDefault="00AA78CB" w:rsidP="00707680">
            <w:pPr>
              <w:pStyle w:val="standard"/>
              <w:spacing w:before="60"/>
              <w:ind w:firstLine="0"/>
              <w:jc w:val="center"/>
              <w:rPr>
                <w:rFonts w:cs="Arial"/>
                <w:b/>
                <w:sz w:val="20"/>
              </w:rPr>
            </w:pPr>
            <w:r w:rsidRPr="00AA78CB">
              <w:rPr>
                <w:rFonts w:cs="Arial"/>
                <w:b/>
                <w:noProof/>
                <w:sz w:val="20"/>
              </w:rPr>
              <w:drawing>
                <wp:anchor distT="0" distB="0" distL="114300" distR="114300" simplePos="0" relativeHeight="251645952" behindDoc="0" locked="0" layoutInCell="1" allowOverlap="1" wp14:anchorId="7B4C04AC" wp14:editId="3F1F4AD2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118110</wp:posOffset>
                  </wp:positionV>
                  <wp:extent cx="1215390" cy="1505585"/>
                  <wp:effectExtent l="0" t="0" r="381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A78CB">
              <w:rPr>
                <w:rFonts w:cs="Arial"/>
                <w:b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02247B2" wp14:editId="2E862F42">
                      <wp:simplePos x="0" y="0"/>
                      <wp:positionH relativeFrom="column">
                        <wp:posOffset>137160</wp:posOffset>
                      </wp:positionH>
                      <wp:positionV relativeFrom="paragraph">
                        <wp:posOffset>257175</wp:posOffset>
                      </wp:positionV>
                      <wp:extent cx="1073150" cy="934085"/>
                      <wp:effectExtent l="0" t="0" r="0" b="5715"/>
                      <wp:wrapNone/>
                      <wp:docPr id="3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C6DFBC" w14:textId="77777777" w:rsidR="001A3295" w:rsidRPr="00102458" w:rsidRDefault="001A3295" w:rsidP="00AA78CB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2247B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10.8pt;margin-top:20.25pt;width:84.5pt;height:73.5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" filled="f" stroked="f">
                      <v:textbox>
                        <w:txbxContent>
                          <w:p w14:paraId="69C6DFBC" w14:textId="77777777" w:rsidR="001A3295" w:rsidRPr="00102458" w:rsidRDefault="001A3295" w:rsidP="00AA78CB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Movement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065FF46" w14:textId="77777777" w:rsidR="00AA78CB" w:rsidRPr="00AA78CB" w:rsidRDefault="00AA78CB" w:rsidP="00707680">
            <w:pPr>
              <w:pStyle w:val="standard"/>
              <w:spacing w:before="60"/>
              <w:ind w:firstLine="0"/>
              <w:jc w:val="center"/>
              <w:rPr>
                <w:rFonts w:cs="Arial"/>
                <w:b/>
                <w:sz w:val="20"/>
              </w:rPr>
            </w:pPr>
          </w:p>
          <w:p w14:paraId="03F3E5C1" w14:textId="3423EC3B" w:rsidR="00AA78CB" w:rsidRPr="00AA78CB" w:rsidRDefault="00AA78CB" w:rsidP="00707680">
            <w:pPr>
              <w:pStyle w:val="standard"/>
              <w:spacing w:before="60"/>
              <w:ind w:firstLine="0"/>
              <w:jc w:val="center"/>
              <w:rPr>
                <w:rFonts w:cs="Arial"/>
                <w:b/>
                <w:sz w:val="20"/>
              </w:rPr>
            </w:pPr>
          </w:p>
        </w:tc>
      </w:tr>
      <w:tr w:rsidR="00CB35C4" w:rsidRPr="00AA78CB" w14:paraId="2D9D1486" w14:textId="77777777" w:rsidTr="002D557D">
        <w:trPr>
          <w:trHeight w:val="2439"/>
        </w:trPr>
        <w:tc>
          <w:tcPr>
            <w:tcW w:w="6408" w:type="dxa"/>
            <w:gridSpan w:val="2"/>
            <w:tcBorders>
              <w:top w:val="nil"/>
              <w:bottom w:val="dashed" w:sz="12" w:space="0" w:color="auto"/>
              <w:right w:val="nil"/>
            </w:tcBorders>
          </w:tcPr>
          <w:p w14:paraId="2B9D0BD7" w14:textId="21A2CE1A" w:rsidR="00CB35C4" w:rsidRPr="00AA78CB" w:rsidRDefault="00CB35C4" w:rsidP="00777EF6">
            <w:pPr>
              <w:pStyle w:val="standard"/>
              <w:ind w:right="344" w:firstLine="0"/>
              <w:rPr>
                <w:rFonts w:cs="Arial"/>
                <w:sz w:val="20"/>
              </w:rPr>
            </w:pPr>
          </w:p>
          <w:p w14:paraId="42DC064E" w14:textId="644BC23A" w:rsidR="00CB35C4" w:rsidRPr="00AA78CB" w:rsidRDefault="00CB35C4" w:rsidP="00777EF6">
            <w:pPr>
              <w:pStyle w:val="standard"/>
              <w:ind w:right="344" w:firstLine="0"/>
              <w:rPr>
                <w:rFonts w:cs="Arial"/>
                <w:sz w:val="20"/>
              </w:rPr>
            </w:pPr>
          </w:p>
          <w:p w14:paraId="0DEAB7F4" w14:textId="6B384330" w:rsidR="00CB35C4" w:rsidRPr="00AA78CB" w:rsidRDefault="00CB35C4" w:rsidP="00777EF6">
            <w:pPr>
              <w:pStyle w:val="standard"/>
              <w:ind w:right="344" w:firstLine="0"/>
              <w:rPr>
                <w:rFonts w:cs="Arial"/>
                <w:sz w:val="20"/>
              </w:rPr>
            </w:pPr>
          </w:p>
          <w:p w14:paraId="009FC869" w14:textId="6ECDBE8C" w:rsidR="00CB35C4" w:rsidRPr="00AA78CB" w:rsidRDefault="00CB35C4" w:rsidP="00777EF6">
            <w:pPr>
              <w:pStyle w:val="standard"/>
              <w:ind w:right="344" w:firstLine="0"/>
              <w:rPr>
                <w:rFonts w:cs="Arial"/>
                <w:sz w:val="20"/>
              </w:rPr>
            </w:pPr>
          </w:p>
          <w:p w14:paraId="0CD8238A" w14:textId="77777777" w:rsidR="00DA0879" w:rsidRPr="00AA78CB" w:rsidRDefault="00DA0879" w:rsidP="00777EF6">
            <w:pPr>
              <w:pStyle w:val="standard"/>
              <w:ind w:right="344" w:firstLine="0"/>
              <w:rPr>
                <w:rFonts w:cs="Arial"/>
                <w:sz w:val="20"/>
              </w:rPr>
            </w:pPr>
          </w:p>
          <w:p w14:paraId="6D0D831B" w14:textId="519AEAB9" w:rsidR="00707680" w:rsidRPr="002D557D" w:rsidRDefault="00707680" w:rsidP="002D557D">
            <w:pPr>
              <w:tabs>
                <w:tab w:val="left" w:pos="1245"/>
              </w:tabs>
            </w:pPr>
          </w:p>
        </w:tc>
        <w:tc>
          <w:tcPr>
            <w:tcW w:w="4590" w:type="dxa"/>
            <w:gridSpan w:val="2"/>
            <w:tcBorders>
              <w:top w:val="nil"/>
              <w:left w:val="nil"/>
              <w:bottom w:val="dashed" w:sz="12" w:space="0" w:color="auto"/>
            </w:tcBorders>
          </w:tcPr>
          <w:p w14:paraId="4A6F4DE1" w14:textId="1644A409" w:rsidR="002D557D" w:rsidRPr="00404114" w:rsidRDefault="002D557D" w:rsidP="002D557D">
            <w:pPr>
              <w:pStyle w:val="List1"/>
              <w:spacing w:after="0"/>
              <w:ind w:left="0" w:firstLine="0"/>
              <w:rPr>
                <w:b/>
                <w:sz w:val="20"/>
              </w:rPr>
            </w:pPr>
            <w:r w:rsidRPr="00D34280">
              <w:rPr>
                <w:b/>
                <w:sz w:val="20"/>
              </w:rPr>
              <w:t>Draw and label</w:t>
            </w:r>
            <w:r w:rsidRPr="0039040C">
              <w:rPr>
                <w:sz w:val="20"/>
              </w:rPr>
              <w:t xml:space="preserve"> </w:t>
            </w:r>
            <w:r w:rsidRPr="00D34280">
              <w:rPr>
                <w:sz w:val="20"/>
              </w:rPr>
              <w:t>arrows</w:t>
            </w:r>
            <w:r w:rsidRPr="0039040C">
              <w:rPr>
                <w:sz w:val="20"/>
              </w:rPr>
              <w:t xml:space="preserve"> t</w:t>
            </w:r>
            <w:r>
              <w:rPr>
                <w:sz w:val="20"/>
              </w:rPr>
              <w:t>hat</w:t>
            </w:r>
            <w:r w:rsidRPr="0039040C">
              <w:rPr>
                <w:sz w:val="20"/>
              </w:rPr>
              <w:t xml:space="preserve"> show molecules </w:t>
            </w:r>
            <w:r>
              <w:rPr>
                <w:sz w:val="20"/>
              </w:rPr>
              <w:t>moving into and being used into the root cell.</w:t>
            </w:r>
          </w:p>
          <w:p w14:paraId="2B0B91C6" w14:textId="0A0770EF" w:rsidR="002D557D" w:rsidRDefault="002D557D" w:rsidP="002D557D">
            <w:pPr>
              <w:pStyle w:val="List1"/>
              <w:numPr>
                <w:ilvl w:val="0"/>
                <w:numId w:val="27"/>
              </w:numPr>
              <w:spacing w:after="0"/>
              <w:rPr>
                <w:color w:val="000000" w:themeColor="text1"/>
                <w:sz w:val="20"/>
              </w:rPr>
            </w:pPr>
            <w:r w:rsidRPr="00404114">
              <w:rPr>
                <w:color w:val="000000" w:themeColor="text1"/>
                <w:sz w:val="20"/>
              </w:rPr>
              <w:t>Show and label molecules with carbon atoms</w:t>
            </w:r>
            <w:r>
              <w:rPr>
                <w:color w:val="000000" w:themeColor="text1"/>
                <w:sz w:val="20"/>
              </w:rPr>
              <w:t xml:space="preserve"> m</w:t>
            </w:r>
            <w:r w:rsidRPr="00404114">
              <w:rPr>
                <w:color w:val="000000" w:themeColor="text1"/>
                <w:sz w:val="20"/>
              </w:rPr>
              <w:t xml:space="preserve">oving </w:t>
            </w:r>
            <w:r>
              <w:rPr>
                <w:color w:val="000000" w:themeColor="text1"/>
                <w:sz w:val="20"/>
              </w:rPr>
              <w:t>in</w:t>
            </w:r>
            <w:r w:rsidRPr="00404114">
              <w:rPr>
                <w:color w:val="000000" w:themeColor="text1"/>
                <w:sz w:val="20"/>
              </w:rPr>
              <w:t xml:space="preserve">to </w:t>
            </w:r>
            <w:r>
              <w:rPr>
                <w:color w:val="000000" w:themeColor="text1"/>
                <w:sz w:val="20"/>
              </w:rPr>
              <w:t>the root cell</w:t>
            </w:r>
          </w:p>
          <w:p w14:paraId="180F14D5" w14:textId="77777777" w:rsidR="0069601A" w:rsidRDefault="002D557D" w:rsidP="002D557D">
            <w:pPr>
              <w:pStyle w:val="List1"/>
              <w:numPr>
                <w:ilvl w:val="0"/>
                <w:numId w:val="27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Label the molecules that stay in the root cell</w:t>
            </w:r>
          </w:p>
          <w:p w14:paraId="159EF55D" w14:textId="77777777" w:rsidR="002D557D" w:rsidRDefault="002D557D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0E37BD4A" w14:textId="77777777" w:rsidR="002D557D" w:rsidRDefault="002D557D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3875A741" w14:textId="77777777" w:rsidR="001A3295" w:rsidRDefault="001A3295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149E3724" w14:textId="77777777" w:rsidR="001A3295" w:rsidRDefault="001A3295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14B62158" w14:textId="77777777" w:rsidR="001A3295" w:rsidRDefault="001A3295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2A29E877" w14:textId="77777777" w:rsidR="001A3295" w:rsidRDefault="001A3295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24C7D940" w14:textId="77777777" w:rsidR="001A3295" w:rsidRDefault="001A3295" w:rsidP="002D557D">
            <w:pPr>
              <w:pStyle w:val="List1"/>
              <w:spacing w:after="0"/>
              <w:ind w:left="720" w:firstLine="0"/>
              <w:rPr>
                <w:color w:val="000000" w:themeColor="text1"/>
                <w:sz w:val="20"/>
              </w:rPr>
            </w:pPr>
          </w:p>
          <w:p w14:paraId="51F566EE" w14:textId="77777777" w:rsidR="002D557D" w:rsidRDefault="002D557D" w:rsidP="001A3295">
            <w:pPr>
              <w:pStyle w:val="List1"/>
              <w:spacing w:after="0"/>
              <w:ind w:left="0" w:firstLine="0"/>
              <w:rPr>
                <w:color w:val="000000" w:themeColor="text1"/>
                <w:sz w:val="20"/>
              </w:rPr>
            </w:pPr>
          </w:p>
          <w:p w14:paraId="12CA86B4" w14:textId="77777777" w:rsidR="001A3295" w:rsidRDefault="001A3295" w:rsidP="001A3295">
            <w:pPr>
              <w:pStyle w:val="List1"/>
              <w:spacing w:after="0"/>
              <w:ind w:left="0" w:firstLine="0"/>
              <w:rPr>
                <w:color w:val="000000" w:themeColor="text1"/>
                <w:sz w:val="20"/>
              </w:rPr>
            </w:pPr>
          </w:p>
          <w:p w14:paraId="17979789" w14:textId="2BC7F199" w:rsidR="001A3295" w:rsidRPr="002D557D" w:rsidRDefault="001A3295" w:rsidP="001A3295">
            <w:pPr>
              <w:pStyle w:val="List1"/>
              <w:spacing w:after="0"/>
              <w:ind w:left="0" w:firstLine="0"/>
              <w:rPr>
                <w:color w:val="000000" w:themeColor="text1"/>
                <w:sz w:val="20"/>
              </w:rPr>
            </w:pPr>
          </w:p>
        </w:tc>
      </w:tr>
      <w:tr w:rsidR="00AA78CB" w:rsidRPr="0039040C" w14:paraId="5B734C4A" w14:textId="77777777" w:rsidTr="00162587">
        <w:tc>
          <w:tcPr>
            <w:tcW w:w="1721" w:type="dxa"/>
            <w:tcBorders>
              <w:top w:val="dashed" w:sz="12" w:space="0" w:color="auto"/>
              <w:bottom w:val="nil"/>
              <w:right w:val="nil"/>
            </w:tcBorders>
          </w:tcPr>
          <w:p w14:paraId="74269012" w14:textId="77777777" w:rsidR="00AA78CB" w:rsidRDefault="00AA78CB" w:rsidP="0069601A">
            <w:pPr>
              <w:pStyle w:val="standard"/>
              <w:spacing w:before="60"/>
              <w:ind w:firstLine="0"/>
              <w:rPr>
                <w:rFonts w:cs="Arial"/>
                <w:color w:val="000000" w:themeColor="text1"/>
                <w:sz w:val="20"/>
              </w:rPr>
            </w:pP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62336" behindDoc="0" locked="0" layoutInCell="1" allowOverlap="1" wp14:anchorId="2E9FFD0B" wp14:editId="4ABB5CC5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72390</wp:posOffset>
                  </wp:positionV>
                  <wp:extent cx="1215390" cy="1505585"/>
                  <wp:effectExtent l="0" t="0" r="381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277" w:type="dxa"/>
            <w:gridSpan w:val="3"/>
            <w:tcBorders>
              <w:top w:val="dashed" w:sz="12" w:space="0" w:color="auto"/>
              <w:left w:val="nil"/>
              <w:bottom w:val="nil"/>
            </w:tcBorders>
          </w:tcPr>
          <w:p w14:paraId="0671EBE4" w14:textId="5A5C6CC8" w:rsidR="00AA78CB" w:rsidRPr="00AA78CB" w:rsidRDefault="00AA78CB" w:rsidP="00AA78CB">
            <w:pPr>
              <w:pStyle w:val="standard"/>
              <w:spacing w:before="60"/>
              <w:ind w:left="169" w:firstLine="0"/>
            </w:pPr>
            <w:r w:rsidRPr="00AA78CB">
              <w:rPr>
                <w:rFonts w:cs="Arial"/>
                <w:color w:val="000000" w:themeColor="text1"/>
              </w:rPr>
              <w:t>Name the chemical change that potato cells use to build large organic molecules:</w:t>
            </w:r>
          </w:p>
        </w:tc>
      </w:tr>
      <w:tr w:rsidR="00AA78CB" w:rsidRPr="0039040C" w14:paraId="6963A439" w14:textId="77777777" w:rsidTr="00162587">
        <w:tc>
          <w:tcPr>
            <w:tcW w:w="1721" w:type="dxa"/>
            <w:tcBorders>
              <w:top w:val="nil"/>
              <w:bottom w:val="dashed" w:sz="12" w:space="0" w:color="auto"/>
              <w:right w:val="nil"/>
            </w:tcBorders>
          </w:tcPr>
          <w:p w14:paraId="71429124" w14:textId="77777777" w:rsidR="00AA78CB" w:rsidRPr="0039040C" w:rsidRDefault="00AA78CB" w:rsidP="0069601A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0E2E03D" wp14:editId="6AC14280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78740</wp:posOffset>
                      </wp:positionV>
                      <wp:extent cx="1073150" cy="934085"/>
                      <wp:effectExtent l="0" t="0" r="0" b="5715"/>
                      <wp:wrapNone/>
                      <wp:docPr id="10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A1A49D" w14:textId="77777777" w:rsidR="001A3295" w:rsidRPr="00102458" w:rsidRDefault="001A3295" w:rsidP="00AA78CB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The Matter Change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E2E03D" id="Text Box 10" o:spid="_x0000_s1027" type="#_x0000_t202" style="position:absolute;margin-left:4.05pt;margin-top:6.2pt;width:84.5pt;height:73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" filled="f" stroked="f">
                      <v:textbox>
                        <w:txbxContent>
                          <w:p w14:paraId="28A1A49D" w14:textId="77777777" w:rsidR="001A3295" w:rsidRPr="00102458" w:rsidRDefault="001A3295" w:rsidP="00AA78CB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Change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692" w:type="dxa"/>
            <w:gridSpan w:val="2"/>
            <w:tcBorders>
              <w:top w:val="nil"/>
              <w:left w:val="nil"/>
              <w:bottom w:val="dashed" w:sz="12" w:space="0" w:color="auto"/>
              <w:right w:val="nil"/>
            </w:tcBorders>
          </w:tcPr>
          <w:p w14:paraId="21C6FF40" w14:textId="77777777" w:rsidR="00AA78CB" w:rsidRPr="00AA78CB" w:rsidRDefault="00AA78CB" w:rsidP="0069601A">
            <w:pPr>
              <w:pStyle w:val="standard"/>
              <w:ind w:right="344" w:firstLine="0"/>
            </w:pPr>
          </w:p>
          <w:p w14:paraId="6A3B06C0" w14:textId="12797AF2" w:rsidR="00AA78CB" w:rsidRPr="00AA78CB" w:rsidRDefault="0069601A" w:rsidP="0069601A">
            <w:pPr>
              <w:pStyle w:val="standard"/>
              <w:ind w:right="344" w:firstLine="0"/>
            </w:pPr>
            <w:r w:rsidRPr="00AA78C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3210723" wp14:editId="5DACEC04">
                      <wp:simplePos x="0" y="0"/>
                      <wp:positionH relativeFrom="column">
                        <wp:posOffset>2273300</wp:posOffset>
                      </wp:positionH>
                      <wp:positionV relativeFrom="paragraph">
                        <wp:posOffset>108585</wp:posOffset>
                      </wp:positionV>
                      <wp:extent cx="1517015" cy="1348105"/>
                      <wp:effectExtent l="0" t="25400" r="57785" b="48895"/>
                      <wp:wrapNone/>
                      <wp:docPr id="11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1701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635CBF5" w14:textId="77777777" w:rsidR="001A3295" w:rsidRDefault="001A3295" w:rsidP="00AA78CB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08DE78E8" w14:textId="77777777" w:rsidR="001A3295" w:rsidRPr="00DC3F3C" w:rsidRDefault="001A3295" w:rsidP="00AA78CB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DC3F3C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59D11C58" w14:textId="77777777" w:rsidR="001A3295" w:rsidRDefault="001A3295" w:rsidP="00AA78CB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639416C" w14:textId="77777777" w:rsidR="001A3295" w:rsidRPr="0082025D" w:rsidRDefault="001A3295" w:rsidP="00AA78CB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1D8FA3D4" w14:textId="77777777" w:rsidR="001A3295" w:rsidRPr="00E86E29" w:rsidRDefault="001A3295" w:rsidP="00AA78CB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210723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28" type="#_x0000_t13" style="position:absolute;margin-left:179pt;margin-top:8.55pt;width:119.45pt;height:106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" adj="12003" fillcolor="white [3201]" strokecolor="black [3200]" strokeweight="2pt">
                      <v:path arrowok="t"/>
                      <v:textbox>
                        <w:txbxContent>
                          <w:p w14:paraId="7635CBF5" w14:textId="77777777" w:rsidR="001A3295" w:rsidRDefault="001A3295" w:rsidP="00AA78CB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08DE78E8" w14:textId="77777777" w:rsidR="001A3295" w:rsidRPr="00DC3F3C" w:rsidRDefault="001A3295" w:rsidP="00AA78CB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DC3F3C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59D11C58" w14:textId="77777777" w:rsidR="001A3295" w:rsidRDefault="001A3295" w:rsidP="00AA78CB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639416C" w14:textId="77777777" w:rsidR="001A3295" w:rsidRPr="0082025D" w:rsidRDefault="001A3295" w:rsidP="00AA78CB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1D8FA3D4" w14:textId="77777777" w:rsidR="001A3295" w:rsidRPr="00E86E29" w:rsidRDefault="001A3295" w:rsidP="00AA78CB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1D67648" w14:textId="3DC39009" w:rsidR="0069601A" w:rsidRDefault="00AA78CB" w:rsidP="0069601A">
            <w:pPr>
              <w:pStyle w:val="standard"/>
              <w:spacing w:after="0"/>
              <w:ind w:left="173" w:right="346" w:firstLine="0"/>
            </w:pPr>
            <w:r w:rsidRPr="00AA78CB">
              <w:t xml:space="preserve">What molecules are </w:t>
            </w:r>
            <w:r w:rsidRPr="002E5D3C">
              <w:rPr>
                <w:u w:val="single"/>
              </w:rPr>
              <w:t>carbon</w:t>
            </w:r>
            <w:r w:rsidRPr="00AA78CB">
              <w:t xml:space="preserve"> atoms in </w:t>
            </w:r>
          </w:p>
          <w:p w14:paraId="757EDF0B" w14:textId="0B847E7A" w:rsidR="00AA78CB" w:rsidRPr="00AA78CB" w:rsidRDefault="00AA78CB" w:rsidP="0069601A">
            <w:pPr>
              <w:pStyle w:val="standard"/>
              <w:ind w:left="169" w:right="344" w:firstLine="0"/>
            </w:pPr>
            <w:r w:rsidRPr="00AA78CB">
              <w:t>before the chemical change?</w:t>
            </w:r>
          </w:p>
          <w:p w14:paraId="1F3FAD66" w14:textId="77777777" w:rsidR="00AA78CB" w:rsidRPr="00AA78CB" w:rsidRDefault="00AA78CB" w:rsidP="0069601A">
            <w:pPr>
              <w:pStyle w:val="standard"/>
              <w:ind w:right="344" w:firstLine="0"/>
            </w:pPr>
          </w:p>
          <w:p w14:paraId="68EBD408" w14:textId="77777777" w:rsidR="00AA78CB" w:rsidRPr="00AA78CB" w:rsidRDefault="00AA78CB" w:rsidP="0069601A">
            <w:pPr>
              <w:pStyle w:val="standard"/>
              <w:ind w:right="344" w:firstLine="0"/>
            </w:pPr>
          </w:p>
          <w:p w14:paraId="3A3216AA" w14:textId="77777777" w:rsidR="00AA78CB" w:rsidRPr="00AA78CB" w:rsidRDefault="00AA78CB" w:rsidP="0069601A">
            <w:pPr>
              <w:pStyle w:val="standard"/>
              <w:ind w:right="344" w:firstLine="0"/>
            </w:pPr>
          </w:p>
          <w:p w14:paraId="2E9C56D8" w14:textId="77777777" w:rsidR="00AA78CB" w:rsidRPr="00AA78CB" w:rsidRDefault="00AA78CB" w:rsidP="0069601A">
            <w:pPr>
              <w:pStyle w:val="standard"/>
              <w:ind w:left="169" w:right="344" w:firstLine="0"/>
            </w:pPr>
            <w:r w:rsidRPr="00AA78CB">
              <w:t xml:space="preserve">What </w:t>
            </w:r>
            <w:r w:rsidRPr="002E5D3C">
              <w:rPr>
                <w:u w:val="single"/>
              </w:rPr>
              <w:t>other</w:t>
            </w:r>
            <w:r w:rsidRPr="00AA78CB">
              <w:t xml:space="preserve"> molecules are needed?</w:t>
            </w:r>
          </w:p>
          <w:p w14:paraId="3EBC6334" w14:textId="2A1A22CF" w:rsidR="00AA78CB" w:rsidRPr="00AA78CB" w:rsidRDefault="00AA78CB" w:rsidP="0069601A">
            <w:pPr>
              <w:pStyle w:val="standard"/>
              <w:ind w:right="344" w:firstLine="0"/>
            </w:pPr>
          </w:p>
          <w:p w14:paraId="5C368759" w14:textId="77777777" w:rsidR="00AA78CB" w:rsidRPr="00AA78CB" w:rsidRDefault="00AA78CB" w:rsidP="0069601A">
            <w:pPr>
              <w:pStyle w:val="standard"/>
              <w:ind w:firstLine="0"/>
            </w:pPr>
          </w:p>
        </w:tc>
        <w:tc>
          <w:tcPr>
            <w:tcW w:w="3585" w:type="dxa"/>
            <w:tcBorders>
              <w:top w:val="nil"/>
              <w:left w:val="nil"/>
              <w:bottom w:val="dashed" w:sz="12" w:space="0" w:color="auto"/>
            </w:tcBorders>
          </w:tcPr>
          <w:p w14:paraId="32F349C8" w14:textId="77777777" w:rsidR="00AA78CB" w:rsidRPr="00AA78CB" w:rsidRDefault="00AA78CB" w:rsidP="0069601A">
            <w:pPr>
              <w:pStyle w:val="standard"/>
              <w:ind w:left="340" w:firstLine="0"/>
              <w:jc w:val="right"/>
            </w:pPr>
          </w:p>
          <w:p w14:paraId="3A625F70" w14:textId="77777777" w:rsidR="00AA78CB" w:rsidRPr="00AA78CB" w:rsidRDefault="00AA78CB" w:rsidP="0069601A">
            <w:pPr>
              <w:pStyle w:val="standard"/>
              <w:ind w:left="340" w:firstLine="0"/>
              <w:jc w:val="right"/>
            </w:pPr>
          </w:p>
          <w:p w14:paraId="6AF42719" w14:textId="04A2EF4D" w:rsidR="00AA78CB" w:rsidRPr="00AA78CB" w:rsidRDefault="00C35DEB" w:rsidP="002D557D">
            <w:pPr>
              <w:pStyle w:val="standard"/>
              <w:ind w:left="327" w:hanging="540"/>
              <w:jc w:val="right"/>
            </w:pPr>
            <w:r>
              <w:t xml:space="preserve"> </w:t>
            </w:r>
            <w:r w:rsidR="0069601A">
              <w:t xml:space="preserve">What molecules are </w:t>
            </w:r>
            <w:r w:rsidR="0069601A" w:rsidRPr="002E5D3C">
              <w:rPr>
                <w:u w:val="single"/>
              </w:rPr>
              <w:t>carbon</w:t>
            </w:r>
            <w:r w:rsidR="0069601A">
              <w:t xml:space="preserve"> </w:t>
            </w:r>
            <w:r w:rsidR="00AA78CB" w:rsidRPr="00AA78CB">
              <w:t>atoms in after the chemical change?</w:t>
            </w:r>
          </w:p>
          <w:p w14:paraId="338CDB00" w14:textId="77777777" w:rsidR="00AA78CB" w:rsidRPr="00AA78CB" w:rsidRDefault="00AA78CB" w:rsidP="002D557D">
            <w:pPr>
              <w:pStyle w:val="standard"/>
              <w:ind w:left="340" w:hanging="540"/>
              <w:jc w:val="right"/>
            </w:pPr>
          </w:p>
          <w:p w14:paraId="3DBA5EA6" w14:textId="77777777" w:rsidR="00AA78CB" w:rsidRPr="00AA78CB" w:rsidRDefault="00AA78CB" w:rsidP="002D557D">
            <w:pPr>
              <w:pStyle w:val="standard"/>
              <w:ind w:left="340" w:hanging="540"/>
              <w:jc w:val="right"/>
            </w:pPr>
          </w:p>
          <w:p w14:paraId="79C31C49" w14:textId="77777777" w:rsidR="00C35DEB" w:rsidRDefault="00C35DEB" w:rsidP="002D557D">
            <w:pPr>
              <w:pStyle w:val="standard"/>
              <w:ind w:left="327" w:hanging="540"/>
              <w:jc w:val="right"/>
            </w:pPr>
          </w:p>
          <w:p w14:paraId="4298578D" w14:textId="213B2D71" w:rsidR="00AA78CB" w:rsidRPr="00AA78CB" w:rsidRDefault="00AA78CB" w:rsidP="00C35DEB">
            <w:pPr>
              <w:pStyle w:val="standard"/>
              <w:ind w:left="327" w:hanging="540"/>
              <w:jc w:val="right"/>
            </w:pPr>
            <w:r w:rsidRPr="00AA78CB">
              <w:t xml:space="preserve">What </w:t>
            </w:r>
            <w:r w:rsidRPr="002E5D3C">
              <w:rPr>
                <w:u w:val="single"/>
              </w:rPr>
              <w:t>other</w:t>
            </w:r>
            <w:r w:rsidRPr="00AA78CB">
              <w:t xml:space="preserve"> </w:t>
            </w:r>
            <w:r w:rsidR="00C35DEB">
              <w:t xml:space="preserve">molecules are </w:t>
            </w:r>
            <w:r w:rsidRPr="00AA78CB">
              <w:t>produced?</w:t>
            </w:r>
            <w:r w:rsidRPr="00AA78CB">
              <w:rPr>
                <w:noProof/>
              </w:rPr>
              <w:t xml:space="preserve"> </w:t>
            </w:r>
          </w:p>
        </w:tc>
      </w:tr>
      <w:tr w:rsidR="00CB35C4" w:rsidRPr="00AA78CB" w14:paraId="52B8FA9A" w14:textId="77777777" w:rsidTr="00162587">
        <w:tc>
          <w:tcPr>
            <w:tcW w:w="6408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04D8281" w14:textId="228E8AEE" w:rsidR="002D557D" w:rsidRDefault="002D557D" w:rsidP="00777EF6">
            <w:pPr>
              <w:pStyle w:val="standard"/>
              <w:ind w:right="344" w:firstLine="0"/>
              <w:rPr>
                <w:rFonts w:cs="Arial"/>
                <w:noProof/>
              </w:rPr>
            </w:pPr>
            <w:r w:rsidRPr="00162587"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7FB3406E" wp14:editId="11818724">
                      <wp:simplePos x="0" y="0"/>
                      <wp:positionH relativeFrom="column">
                        <wp:posOffset>2095500</wp:posOffset>
                      </wp:positionH>
                      <wp:positionV relativeFrom="paragraph">
                        <wp:posOffset>168275</wp:posOffset>
                      </wp:positionV>
                      <wp:extent cx="1482725" cy="1348105"/>
                      <wp:effectExtent l="0" t="25400" r="41275" b="48895"/>
                      <wp:wrapNone/>
                      <wp:docPr id="21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6E45039" w14:textId="77777777" w:rsidR="001A3295" w:rsidRDefault="001A3295" w:rsidP="00CB35C4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7FE64078" w14:textId="77777777" w:rsidR="001A3295" w:rsidRDefault="001A3295" w:rsidP="00CB35C4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3F442A6A" w14:textId="77777777" w:rsidR="001A3295" w:rsidRPr="00E86E29" w:rsidRDefault="001A3295" w:rsidP="00CB35C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B3406E" id="Right Arrow 21" o:spid="_x0000_s1029" type="#_x0000_t13" style="position:absolute;margin-left:165pt;margin-top:13.25pt;width:116.75pt;height:106.1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" adj="11781" fillcolor="white [3201]" strokecolor="black [3200]" strokeweight="2pt">
                      <v:path arrowok="t"/>
                      <v:textbox>
                        <w:txbxContent>
                          <w:p w14:paraId="06E45039" w14:textId="77777777" w:rsidR="001A3295" w:rsidRDefault="001A3295" w:rsidP="00CB35C4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7FE64078" w14:textId="77777777" w:rsidR="001A3295" w:rsidRDefault="001A3295" w:rsidP="00CB35C4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3F442A6A" w14:textId="77777777" w:rsidR="001A3295" w:rsidRPr="00E86E29" w:rsidRDefault="001A3295" w:rsidP="00CB35C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9EBC66D" w14:textId="4E7A94C6" w:rsidR="00CB35C4" w:rsidRPr="00162587" w:rsidRDefault="002D557D" w:rsidP="00777EF6">
            <w:pPr>
              <w:pStyle w:val="standard"/>
              <w:ind w:right="344" w:firstLine="0"/>
              <w:rPr>
                <w:rFonts w:cs="Arial"/>
                <w:noProof/>
              </w:rPr>
            </w:pPr>
            <w:r w:rsidRPr="00162587">
              <w:rPr>
                <w:rFonts w:cs="Arial"/>
                <w:noProof/>
              </w:rPr>
              <w:drawing>
                <wp:anchor distT="0" distB="0" distL="114300" distR="114300" simplePos="0" relativeHeight="251692032" behindDoc="0" locked="0" layoutInCell="1" allowOverlap="1" wp14:anchorId="73CE13F6" wp14:editId="268CA692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-144780</wp:posOffset>
                  </wp:positionV>
                  <wp:extent cx="1215390" cy="1505585"/>
                  <wp:effectExtent l="0" t="0" r="3810" b="0"/>
                  <wp:wrapSquare wrapText="bothSides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9601A" w:rsidRPr="00162587"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CF6B3FF" wp14:editId="4BBCD6E3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234950</wp:posOffset>
                      </wp:positionV>
                      <wp:extent cx="1073150" cy="934085"/>
                      <wp:effectExtent l="0" t="0" r="0" b="5715"/>
                      <wp:wrapSquare wrapText="bothSides"/>
                      <wp:docPr id="486" name="Text Box 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5EDA45" w14:textId="77777777" w:rsidR="001A3295" w:rsidRPr="00102458" w:rsidRDefault="001A3295" w:rsidP="00AA78CB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</w:t>
                                  </w:r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 xml:space="preserve">he Energy </w:t>
                                  </w: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F6B3FF" id="Text Box 486" o:spid="_x0000_s1030" type="#_x0000_t202" style="position:absolute;margin-left:4.05pt;margin-top:18.5pt;width:84.5pt;height:73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" filled="f" stroked="f">
                      <v:textbox>
                        <w:txbxContent>
                          <w:p w14:paraId="515EDA45" w14:textId="77777777" w:rsidR="001A3295" w:rsidRPr="00102458" w:rsidRDefault="001A3295" w:rsidP="00AA78CB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 xml:space="preserve">he Energy </w:t>
                            </w: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Question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CB35C4" w:rsidRPr="00162587">
              <w:rPr>
                <w:rFonts w:cs="Arial"/>
                <w:noProof/>
              </w:rPr>
              <w:t xml:space="preserve">What forms of energy </w:t>
            </w:r>
            <w:r>
              <w:rPr>
                <w:rFonts w:cs="Arial"/>
                <w:noProof/>
              </w:rPr>
              <w:t>go into</w:t>
            </w:r>
            <w:r w:rsidR="00CB35C4" w:rsidRPr="00162587">
              <w:rPr>
                <w:rFonts w:cs="Arial"/>
                <w:noProof/>
              </w:rPr>
              <w:t xml:space="preserve"> this chemical change?</w:t>
            </w:r>
          </w:p>
        </w:tc>
        <w:tc>
          <w:tcPr>
            <w:tcW w:w="4590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14:paraId="189473CB" w14:textId="77777777" w:rsidR="002D557D" w:rsidRDefault="002D557D" w:rsidP="00777EF6">
            <w:pPr>
              <w:pStyle w:val="standard"/>
              <w:ind w:left="340" w:firstLine="0"/>
              <w:jc w:val="right"/>
              <w:rPr>
                <w:rFonts w:cs="Arial"/>
              </w:rPr>
            </w:pPr>
          </w:p>
          <w:p w14:paraId="5527FF77" w14:textId="7AAD2ABD" w:rsidR="00CB35C4" w:rsidRPr="00162587" w:rsidRDefault="00CB35C4" w:rsidP="002D557D">
            <w:pPr>
              <w:pStyle w:val="standard"/>
              <w:ind w:left="882" w:firstLine="0"/>
              <w:jc w:val="right"/>
              <w:rPr>
                <w:rFonts w:cs="Arial"/>
              </w:rPr>
            </w:pPr>
            <w:r w:rsidRPr="00162587">
              <w:rPr>
                <w:rFonts w:cs="Arial"/>
              </w:rPr>
              <w:t xml:space="preserve">What forms of energy </w:t>
            </w:r>
            <w:r w:rsidR="002D557D">
              <w:rPr>
                <w:rFonts w:cs="Arial"/>
              </w:rPr>
              <w:t>come out of</w:t>
            </w:r>
            <w:r w:rsidRPr="00162587">
              <w:rPr>
                <w:rFonts w:cs="Arial"/>
              </w:rPr>
              <w:t xml:space="preserve"> this chemical change?</w:t>
            </w:r>
          </w:p>
          <w:p w14:paraId="7A805716" w14:textId="77777777" w:rsidR="00CB35C4" w:rsidRPr="00162587" w:rsidRDefault="00CB35C4" w:rsidP="00777EF6">
            <w:pPr>
              <w:pStyle w:val="standard"/>
              <w:ind w:left="340" w:firstLine="0"/>
              <w:jc w:val="right"/>
              <w:rPr>
                <w:rFonts w:cs="Arial"/>
              </w:rPr>
            </w:pPr>
          </w:p>
          <w:p w14:paraId="2899E58C" w14:textId="77777777" w:rsidR="00CB35C4" w:rsidRPr="00162587" w:rsidRDefault="00CB35C4" w:rsidP="00777EF6">
            <w:pPr>
              <w:pStyle w:val="standard"/>
              <w:ind w:left="340" w:firstLine="0"/>
              <w:jc w:val="right"/>
              <w:rPr>
                <w:rFonts w:cs="Arial"/>
              </w:rPr>
            </w:pPr>
          </w:p>
          <w:p w14:paraId="549EC368" w14:textId="77777777" w:rsidR="00CB35C4" w:rsidRPr="00162587" w:rsidRDefault="00CB35C4" w:rsidP="00777EF6">
            <w:pPr>
              <w:pStyle w:val="standard"/>
              <w:ind w:left="340" w:firstLine="0"/>
              <w:jc w:val="right"/>
              <w:rPr>
                <w:rFonts w:cs="Arial"/>
              </w:rPr>
            </w:pPr>
          </w:p>
          <w:p w14:paraId="312A250E" w14:textId="77777777" w:rsidR="00CB35C4" w:rsidRDefault="00CB35C4" w:rsidP="00CB35C4">
            <w:pPr>
              <w:pStyle w:val="standard"/>
              <w:ind w:firstLine="0"/>
              <w:jc w:val="right"/>
              <w:rPr>
                <w:rFonts w:cs="Arial"/>
              </w:rPr>
            </w:pPr>
          </w:p>
          <w:p w14:paraId="69BB5501" w14:textId="77777777" w:rsidR="002D557D" w:rsidRPr="00162587" w:rsidRDefault="002D557D" w:rsidP="001A3295">
            <w:pPr>
              <w:pStyle w:val="standard"/>
              <w:ind w:firstLine="0"/>
              <w:rPr>
                <w:rFonts w:cs="Arial"/>
              </w:rPr>
            </w:pPr>
          </w:p>
        </w:tc>
      </w:tr>
      <w:tr w:rsidR="00162587" w:rsidRPr="00AA78CB" w14:paraId="254B0F67" w14:textId="77777777" w:rsidTr="00162587">
        <w:tc>
          <w:tcPr>
            <w:tcW w:w="10998" w:type="dxa"/>
            <w:gridSpan w:val="4"/>
            <w:tcBorders>
              <w:top w:val="single" w:sz="4" w:space="0" w:color="auto"/>
            </w:tcBorders>
          </w:tcPr>
          <w:p w14:paraId="30AB707A" w14:textId="42FD1947" w:rsidR="00162587" w:rsidRDefault="00162587" w:rsidP="00162587">
            <w:pPr>
              <w:spacing w:before="120"/>
              <w:rPr>
                <w:rFonts w:cs="Arial"/>
              </w:rPr>
            </w:pPr>
            <w:r>
              <w:rPr>
                <w:rFonts w:cs="Arial"/>
                <w:b/>
              </w:rPr>
              <w:t>Explain in words</w:t>
            </w:r>
            <w:r w:rsidRPr="00AA78CB">
              <w:rPr>
                <w:rFonts w:cs="Arial"/>
                <w:b/>
              </w:rPr>
              <w:t>:</w:t>
            </w:r>
            <w:r w:rsidRPr="00AA78CB">
              <w:rPr>
                <w:rFonts w:cs="Arial"/>
              </w:rPr>
              <w:t xml:space="preserve"> How does cell in a potato plant use food to</w:t>
            </w:r>
            <w:r w:rsidRPr="00AA78CB">
              <w:rPr>
                <w:rFonts w:cs="Arial"/>
                <w:color w:val="FF0000"/>
              </w:rPr>
              <w:t xml:space="preserve"> </w:t>
            </w:r>
            <w:r w:rsidRPr="00AA78CB">
              <w:rPr>
                <w:rFonts w:cs="Arial"/>
              </w:rPr>
              <w:t>grow larger and divide? (</w:t>
            </w:r>
            <w:r w:rsidRPr="00162587">
              <w:rPr>
                <w:rFonts w:cs="Arial"/>
                <w:i/>
              </w:rPr>
              <w:t>Answer on the back</w:t>
            </w:r>
            <w:r w:rsidRPr="00AA78CB">
              <w:rPr>
                <w:rFonts w:cs="Arial"/>
              </w:rPr>
              <w:t>).</w:t>
            </w:r>
          </w:p>
          <w:p w14:paraId="04FAD1B0" w14:textId="56F04BFC" w:rsidR="00162587" w:rsidRPr="00162587" w:rsidRDefault="00162587" w:rsidP="00162587">
            <w:pPr>
              <w:spacing w:before="120"/>
              <w:rPr>
                <w:rFonts w:cs="Arial"/>
                <w:i/>
              </w:rPr>
            </w:pPr>
            <w:r>
              <w:rPr>
                <w:rFonts w:cs="Arial"/>
                <w:i/>
              </w:rPr>
              <w:t>Use this Explanations Tool to help guide your written explanation, being sure to answer the Three Questions</w:t>
            </w:r>
          </w:p>
        </w:tc>
      </w:tr>
    </w:tbl>
    <w:p w14:paraId="1D72CDB9" w14:textId="77777777" w:rsidR="00064F8F" w:rsidRPr="00AA78CB" w:rsidRDefault="00CB35C4" w:rsidP="00777EF6">
      <w:pPr>
        <w:spacing w:before="60" w:after="0"/>
        <w:jc w:val="center"/>
        <w:rPr>
          <w:rFonts w:cs="Arial"/>
          <w:sz w:val="18"/>
        </w:rPr>
      </w:pPr>
      <w:r w:rsidRPr="00AA78CB">
        <w:rPr>
          <w:rFonts w:cs="Arial"/>
          <w:sz w:val="18"/>
        </w:rPr>
        <w:t xml:space="preserve">Remember: </w:t>
      </w:r>
      <w:r w:rsidRPr="00AA78CB">
        <w:rPr>
          <w:rFonts w:cs="Arial"/>
          <w:b/>
          <w:sz w:val="18"/>
        </w:rPr>
        <w:t>Atoms last forever</w:t>
      </w:r>
      <w:r w:rsidRPr="00AA78CB">
        <w:rPr>
          <w:rFonts w:cs="Arial"/>
          <w:sz w:val="18"/>
        </w:rPr>
        <w:t xml:space="preserve"> (so you can arrange atoms into new molecules, but can’t add or subtract atoms).</w:t>
      </w:r>
    </w:p>
    <w:p w14:paraId="584AFBA3" w14:textId="77777777" w:rsidR="00397034" w:rsidRPr="00AA78CB" w:rsidRDefault="00CB35C4" w:rsidP="0014596D">
      <w:pPr>
        <w:spacing w:after="0"/>
        <w:jc w:val="center"/>
        <w:rPr>
          <w:rFonts w:cs="Arial"/>
          <w:sz w:val="18"/>
        </w:rPr>
      </w:pPr>
      <w:r w:rsidRPr="00AA78CB">
        <w:rPr>
          <w:rFonts w:cs="Arial"/>
          <w:b/>
          <w:sz w:val="18"/>
        </w:rPr>
        <w:t>Energy lasts forever</w:t>
      </w:r>
      <w:r w:rsidRPr="00AA78CB">
        <w:rPr>
          <w:rFonts w:cs="Arial"/>
          <w:sz w:val="18"/>
        </w:rPr>
        <w:t xml:space="preserve"> (so you can change forms of energy, but energy units can’t appear or go away).</w:t>
      </w:r>
      <w:bookmarkStart w:id="0" w:name="_GoBack"/>
      <w:bookmarkEnd w:id="0"/>
    </w:p>
    <w:sectPr w:rsidR="00397034" w:rsidRPr="00AA78CB" w:rsidSect="00871FF8"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A4AF3F" w14:textId="77777777" w:rsidR="00057399" w:rsidRDefault="00057399">
      <w:r>
        <w:separator/>
      </w:r>
    </w:p>
  </w:endnote>
  <w:endnote w:type="continuationSeparator" w:id="0">
    <w:p w14:paraId="50CA27C4" w14:textId="77777777" w:rsidR="00057399" w:rsidRDefault="000573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A88F9D" w14:textId="77777777" w:rsidR="001A3295" w:rsidRDefault="001A3295" w:rsidP="00AB27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9A60B0" w14:textId="77777777" w:rsidR="001A3295" w:rsidRDefault="001A3295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15830D" w14:textId="0E03F0E9" w:rsidR="001A3295" w:rsidRDefault="001A3295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1A3295" w:rsidRPr="00A60C04" w14:paraId="64479388" w14:textId="77777777" w:rsidTr="00AB2745">
      <w:trPr>
        <w:trHeight w:val="752"/>
      </w:trPr>
      <w:tc>
        <w:tcPr>
          <w:tcW w:w="5028" w:type="dxa"/>
          <w:shd w:val="clear" w:color="auto" w:fill="auto"/>
        </w:tcPr>
        <w:p w14:paraId="3F5171A6" w14:textId="77777777" w:rsidR="001A3295" w:rsidRPr="00A60C04" w:rsidRDefault="001A3295" w:rsidP="00AB2745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1312" behindDoc="0" locked="0" layoutInCell="1" allowOverlap="1" wp14:anchorId="03821C0D" wp14:editId="317AC28A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3281C4AC" w14:textId="77777777" w:rsidR="001A3295" w:rsidRPr="00E53828" w:rsidRDefault="001A3295" w:rsidP="00AB2745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Activity </w:t>
          </w:r>
          <w:r>
            <w:rPr>
              <w:i/>
              <w:color w:val="FF0000"/>
              <w:sz w:val="20"/>
            </w:rPr>
            <w:t>X.</w:t>
          </w:r>
          <w:r w:rsidRPr="00E53828">
            <w:rPr>
              <w:i/>
              <w:color w:val="FF0000"/>
              <w:sz w:val="20"/>
            </w:rPr>
            <w:t xml:space="preserve">Y </w:t>
          </w:r>
        </w:p>
        <w:p w14:paraId="3762CC62" w14:textId="77777777" w:rsidR="001A3295" w:rsidRPr="00A60C04" w:rsidRDefault="001A3295" w:rsidP="00AB2745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28F3B0A2" w14:textId="77777777" w:rsidR="001A3295" w:rsidRDefault="001A3295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46F3B9" w14:textId="77777777" w:rsidR="00744970" w:rsidRPr="006B6225" w:rsidRDefault="00744970" w:rsidP="00744970">
    <w:pPr>
      <w:pStyle w:val="Footer"/>
      <w:framePr w:wrap="around" w:vAnchor="text" w:hAnchor="page" w:x="10388" w:y="-161"/>
      <w:rPr>
        <w:rStyle w:val="PageNumber"/>
        <w:color w:val="000000" w:themeColor="text1"/>
      </w:rPr>
    </w:pPr>
  </w:p>
  <w:p w14:paraId="5200AE10" w14:textId="2E83B774" w:rsidR="00744970" w:rsidRPr="006B6225" w:rsidRDefault="00744970" w:rsidP="00744970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6B6225">
      <w:rPr>
        <w:i/>
        <w:noProof/>
        <w:color w:val="000000" w:themeColor="text1"/>
      </w:rPr>
      <w:drawing>
        <wp:anchor distT="0" distB="0" distL="114300" distR="114300" simplePos="0" relativeHeight="251663360" behindDoc="0" locked="0" layoutInCell="1" allowOverlap="1" wp14:anchorId="1F7910A3" wp14:editId="02800BD2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B6225">
      <w:rPr>
        <w:i/>
        <w:color w:val="000000" w:themeColor="text1"/>
        <w:sz w:val="16"/>
        <w:szCs w:val="16"/>
      </w:rPr>
      <w:t xml:space="preserve"> Plants Unit, Activity </w:t>
    </w:r>
    <w:r>
      <w:rPr>
        <w:i/>
        <w:color w:val="000000" w:themeColor="text1"/>
        <w:sz w:val="16"/>
        <w:szCs w:val="16"/>
      </w:rPr>
      <w:t>5.3</w:t>
    </w:r>
  </w:p>
  <w:p w14:paraId="7F227BF1" w14:textId="331041A8" w:rsidR="00744970" w:rsidRPr="006B6225" w:rsidRDefault="00744970" w:rsidP="00744970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6B6225">
      <w:rPr>
        <w:i/>
        <w:color w:val="000000" w:themeColor="text1"/>
        <w:sz w:val="16"/>
        <w:szCs w:val="16"/>
      </w:rPr>
      <w:t>Carbon: Transformations in Matter and Energy 201</w:t>
    </w:r>
    <w:r w:rsidR="00731D01">
      <w:rPr>
        <w:i/>
        <w:color w:val="000000" w:themeColor="text1"/>
        <w:sz w:val="16"/>
        <w:szCs w:val="16"/>
      </w:rPr>
      <w:t>9</w:t>
    </w:r>
  </w:p>
  <w:p w14:paraId="693850B7" w14:textId="05521929" w:rsidR="001A3295" w:rsidRPr="00744970" w:rsidRDefault="00744970" w:rsidP="00744970">
    <w:pPr>
      <w:pStyle w:val="Footer"/>
      <w:tabs>
        <w:tab w:val="clear" w:pos="4320"/>
        <w:tab w:val="clear" w:pos="8640"/>
        <w:tab w:val="left" w:pos="8160"/>
      </w:tabs>
      <w:jc w:val="right"/>
      <w:rPr>
        <w:color w:val="000000" w:themeColor="text1"/>
      </w:rPr>
    </w:pPr>
    <w:r w:rsidRPr="006B6225">
      <w:rPr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BE31D1" w14:textId="77777777" w:rsidR="00057399" w:rsidRDefault="00057399">
      <w:r>
        <w:separator/>
      </w:r>
    </w:p>
  </w:footnote>
  <w:footnote w:type="continuationSeparator" w:id="0">
    <w:p w14:paraId="5A19F6EA" w14:textId="77777777" w:rsidR="00057399" w:rsidRDefault="000573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B7DE58" w14:textId="77777777" w:rsidR="001A3295" w:rsidRDefault="001A3295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FB7DCA"/>
    <w:multiLevelType w:val="hybridMultilevel"/>
    <w:tmpl w:val="FCF6112A"/>
    <w:lvl w:ilvl="0" w:tplc="ABF424B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F77549D"/>
    <w:multiLevelType w:val="hybridMultilevel"/>
    <w:tmpl w:val="B01EF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CF78C7"/>
    <w:multiLevelType w:val="hybridMultilevel"/>
    <w:tmpl w:val="C18CD1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9957E6"/>
    <w:multiLevelType w:val="hybridMultilevel"/>
    <w:tmpl w:val="9D3EE7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6639FC"/>
    <w:multiLevelType w:val="hybridMultilevel"/>
    <w:tmpl w:val="4B5A0F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C51393"/>
    <w:multiLevelType w:val="hybridMultilevel"/>
    <w:tmpl w:val="49A0D6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A01BE4"/>
    <w:multiLevelType w:val="hybridMultilevel"/>
    <w:tmpl w:val="81B2FB96"/>
    <w:lvl w:ilvl="0" w:tplc="ABF424BE">
      <w:start w:val="1"/>
      <w:numFmt w:val="decimal"/>
      <w:lvlText w:val="%1."/>
      <w:lvlJc w:val="left"/>
      <w:pPr>
        <w:ind w:left="70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26" w:hanging="360"/>
      </w:pPr>
    </w:lvl>
    <w:lvl w:ilvl="2" w:tplc="0409001B" w:tentative="1">
      <w:start w:val="1"/>
      <w:numFmt w:val="lowerRoman"/>
      <w:lvlText w:val="%3."/>
      <w:lvlJc w:val="right"/>
      <w:pPr>
        <w:ind w:left="2146" w:hanging="180"/>
      </w:pPr>
    </w:lvl>
    <w:lvl w:ilvl="3" w:tplc="0409000F" w:tentative="1">
      <w:start w:val="1"/>
      <w:numFmt w:val="decimal"/>
      <w:lvlText w:val="%4."/>
      <w:lvlJc w:val="left"/>
      <w:pPr>
        <w:ind w:left="2866" w:hanging="360"/>
      </w:pPr>
    </w:lvl>
    <w:lvl w:ilvl="4" w:tplc="04090019" w:tentative="1">
      <w:start w:val="1"/>
      <w:numFmt w:val="lowerLetter"/>
      <w:lvlText w:val="%5."/>
      <w:lvlJc w:val="left"/>
      <w:pPr>
        <w:ind w:left="3586" w:hanging="360"/>
      </w:pPr>
    </w:lvl>
    <w:lvl w:ilvl="5" w:tplc="0409001B" w:tentative="1">
      <w:start w:val="1"/>
      <w:numFmt w:val="lowerRoman"/>
      <w:lvlText w:val="%6."/>
      <w:lvlJc w:val="right"/>
      <w:pPr>
        <w:ind w:left="4306" w:hanging="180"/>
      </w:pPr>
    </w:lvl>
    <w:lvl w:ilvl="6" w:tplc="0409000F" w:tentative="1">
      <w:start w:val="1"/>
      <w:numFmt w:val="decimal"/>
      <w:lvlText w:val="%7."/>
      <w:lvlJc w:val="left"/>
      <w:pPr>
        <w:ind w:left="5026" w:hanging="360"/>
      </w:pPr>
    </w:lvl>
    <w:lvl w:ilvl="7" w:tplc="04090019" w:tentative="1">
      <w:start w:val="1"/>
      <w:numFmt w:val="lowerLetter"/>
      <w:lvlText w:val="%8."/>
      <w:lvlJc w:val="left"/>
      <w:pPr>
        <w:ind w:left="5746" w:hanging="360"/>
      </w:pPr>
    </w:lvl>
    <w:lvl w:ilvl="8" w:tplc="0409001B" w:tentative="1">
      <w:start w:val="1"/>
      <w:numFmt w:val="lowerRoman"/>
      <w:lvlText w:val="%9."/>
      <w:lvlJc w:val="right"/>
      <w:pPr>
        <w:ind w:left="6466" w:hanging="180"/>
      </w:pPr>
    </w:lvl>
  </w:abstractNum>
  <w:abstractNum w:abstractNumId="23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1C7BE6"/>
    <w:multiLevelType w:val="hybridMultilevel"/>
    <w:tmpl w:val="032E518A"/>
    <w:lvl w:ilvl="0" w:tplc="ABF424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7"/>
  </w:num>
  <w:num w:numId="3">
    <w:abstractNumId w:val="0"/>
  </w:num>
  <w:num w:numId="4">
    <w:abstractNumId w:val="7"/>
  </w:num>
  <w:num w:numId="5">
    <w:abstractNumId w:val="15"/>
  </w:num>
  <w:num w:numId="6">
    <w:abstractNumId w:val="24"/>
  </w:num>
  <w:num w:numId="7">
    <w:abstractNumId w:val="31"/>
  </w:num>
  <w:num w:numId="8">
    <w:abstractNumId w:val="28"/>
  </w:num>
  <w:num w:numId="9">
    <w:abstractNumId w:val="4"/>
  </w:num>
  <w:num w:numId="10">
    <w:abstractNumId w:val="10"/>
  </w:num>
  <w:num w:numId="11">
    <w:abstractNumId w:val="23"/>
  </w:num>
  <w:num w:numId="12">
    <w:abstractNumId w:val="14"/>
  </w:num>
  <w:num w:numId="13">
    <w:abstractNumId w:val="2"/>
  </w:num>
  <w:num w:numId="14">
    <w:abstractNumId w:val="20"/>
  </w:num>
  <w:num w:numId="15">
    <w:abstractNumId w:val="32"/>
  </w:num>
  <w:num w:numId="16">
    <w:abstractNumId w:val="21"/>
  </w:num>
  <w:num w:numId="17">
    <w:abstractNumId w:val="5"/>
  </w:num>
  <w:num w:numId="18">
    <w:abstractNumId w:val="12"/>
  </w:num>
  <w:num w:numId="19">
    <w:abstractNumId w:val="25"/>
  </w:num>
  <w:num w:numId="20">
    <w:abstractNumId w:val="26"/>
  </w:num>
  <w:num w:numId="21">
    <w:abstractNumId w:val="11"/>
  </w:num>
  <w:num w:numId="22">
    <w:abstractNumId w:val="29"/>
  </w:num>
  <w:num w:numId="23">
    <w:abstractNumId w:val="29"/>
  </w:num>
  <w:num w:numId="24">
    <w:abstractNumId w:val="18"/>
  </w:num>
  <w:num w:numId="25">
    <w:abstractNumId w:val="3"/>
  </w:num>
  <w:num w:numId="26">
    <w:abstractNumId w:val="19"/>
  </w:num>
  <w:num w:numId="27">
    <w:abstractNumId w:val="8"/>
  </w:num>
  <w:num w:numId="28">
    <w:abstractNumId w:val="6"/>
  </w:num>
  <w:num w:numId="29">
    <w:abstractNumId w:val="22"/>
  </w:num>
  <w:num w:numId="30">
    <w:abstractNumId w:val="17"/>
  </w:num>
  <w:num w:numId="31">
    <w:abstractNumId w:val="1"/>
  </w:num>
  <w:num w:numId="32">
    <w:abstractNumId w:val="16"/>
  </w:num>
  <w:num w:numId="33">
    <w:abstractNumId w:val="9"/>
  </w:num>
  <w:num w:numId="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22E22"/>
    <w:rsid w:val="00001853"/>
    <w:rsid w:val="00057399"/>
    <w:rsid w:val="000600FC"/>
    <w:rsid w:val="000603FD"/>
    <w:rsid w:val="0006092E"/>
    <w:rsid w:val="00063DD1"/>
    <w:rsid w:val="00064F8F"/>
    <w:rsid w:val="000707D8"/>
    <w:rsid w:val="0008386F"/>
    <w:rsid w:val="000B2517"/>
    <w:rsid w:val="000B42C3"/>
    <w:rsid w:val="000B5560"/>
    <w:rsid w:val="000C42BE"/>
    <w:rsid w:val="000E351A"/>
    <w:rsid w:val="000F6751"/>
    <w:rsid w:val="00107FC3"/>
    <w:rsid w:val="00135C69"/>
    <w:rsid w:val="001401F3"/>
    <w:rsid w:val="00141818"/>
    <w:rsid w:val="0014596D"/>
    <w:rsid w:val="00162587"/>
    <w:rsid w:val="00184C6A"/>
    <w:rsid w:val="00187010"/>
    <w:rsid w:val="001A3295"/>
    <w:rsid w:val="001E4E4A"/>
    <w:rsid w:val="001E4EEB"/>
    <w:rsid w:val="001F2CF4"/>
    <w:rsid w:val="0022227C"/>
    <w:rsid w:val="002266EE"/>
    <w:rsid w:val="0023266B"/>
    <w:rsid w:val="002768C0"/>
    <w:rsid w:val="002A0120"/>
    <w:rsid w:val="002D068A"/>
    <w:rsid w:val="002D1042"/>
    <w:rsid w:val="002D557D"/>
    <w:rsid w:val="002E5B6A"/>
    <w:rsid w:val="002E5D3C"/>
    <w:rsid w:val="0030148F"/>
    <w:rsid w:val="00353C03"/>
    <w:rsid w:val="003703F0"/>
    <w:rsid w:val="00394075"/>
    <w:rsid w:val="00397034"/>
    <w:rsid w:val="003B1C25"/>
    <w:rsid w:val="003C67E2"/>
    <w:rsid w:val="003F74A1"/>
    <w:rsid w:val="0040246A"/>
    <w:rsid w:val="00421671"/>
    <w:rsid w:val="0043230D"/>
    <w:rsid w:val="00462D9F"/>
    <w:rsid w:val="004712D2"/>
    <w:rsid w:val="004877D5"/>
    <w:rsid w:val="004E03B7"/>
    <w:rsid w:val="004E118B"/>
    <w:rsid w:val="004F5A4E"/>
    <w:rsid w:val="004F7F47"/>
    <w:rsid w:val="005333AB"/>
    <w:rsid w:val="005342E9"/>
    <w:rsid w:val="00543E87"/>
    <w:rsid w:val="00545934"/>
    <w:rsid w:val="00546C4B"/>
    <w:rsid w:val="005A1709"/>
    <w:rsid w:val="005B1EE9"/>
    <w:rsid w:val="005B519B"/>
    <w:rsid w:val="005C18BC"/>
    <w:rsid w:val="005E7730"/>
    <w:rsid w:val="006152E4"/>
    <w:rsid w:val="00616763"/>
    <w:rsid w:val="00631074"/>
    <w:rsid w:val="006541D7"/>
    <w:rsid w:val="00654677"/>
    <w:rsid w:val="00657BF1"/>
    <w:rsid w:val="00676141"/>
    <w:rsid w:val="006933FB"/>
    <w:rsid w:val="0069601A"/>
    <w:rsid w:val="00707680"/>
    <w:rsid w:val="00731D01"/>
    <w:rsid w:val="007422D2"/>
    <w:rsid w:val="0074233E"/>
    <w:rsid w:val="00744970"/>
    <w:rsid w:val="007576F3"/>
    <w:rsid w:val="0076041C"/>
    <w:rsid w:val="00777E99"/>
    <w:rsid w:val="00777EF6"/>
    <w:rsid w:val="007808EE"/>
    <w:rsid w:val="00790720"/>
    <w:rsid w:val="00792009"/>
    <w:rsid w:val="00793475"/>
    <w:rsid w:val="007969CF"/>
    <w:rsid w:val="007A04AA"/>
    <w:rsid w:val="007D523F"/>
    <w:rsid w:val="00814D64"/>
    <w:rsid w:val="008423F7"/>
    <w:rsid w:val="00871FF8"/>
    <w:rsid w:val="00882C4C"/>
    <w:rsid w:val="00884CD0"/>
    <w:rsid w:val="0089219C"/>
    <w:rsid w:val="008A3E43"/>
    <w:rsid w:val="008B4418"/>
    <w:rsid w:val="008C1C0E"/>
    <w:rsid w:val="008E016E"/>
    <w:rsid w:val="008F0596"/>
    <w:rsid w:val="008F3B83"/>
    <w:rsid w:val="008F452B"/>
    <w:rsid w:val="0090228D"/>
    <w:rsid w:val="009035EE"/>
    <w:rsid w:val="0091680B"/>
    <w:rsid w:val="00932E51"/>
    <w:rsid w:val="00937246"/>
    <w:rsid w:val="009702AF"/>
    <w:rsid w:val="00973F48"/>
    <w:rsid w:val="009854E4"/>
    <w:rsid w:val="00985B01"/>
    <w:rsid w:val="009C1945"/>
    <w:rsid w:val="009C63E9"/>
    <w:rsid w:val="009E528A"/>
    <w:rsid w:val="009F633F"/>
    <w:rsid w:val="00A271AC"/>
    <w:rsid w:val="00A30D3D"/>
    <w:rsid w:val="00A40110"/>
    <w:rsid w:val="00A40460"/>
    <w:rsid w:val="00A507A1"/>
    <w:rsid w:val="00A51AAA"/>
    <w:rsid w:val="00A751AF"/>
    <w:rsid w:val="00AA78CB"/>
    <w:rsid w:val="00AB2745"/>
    <w:rsid w:val="00AB58D2"/>
    <w:rsid w:val="00AC5222"/>
    <w:rsid w:val="00B2383B"/>
    <w:rsid w:val="00B3169B"/>
    <w:rsid w:val="00B343D0"/>
    <w:rsid w:val="00B40CAF"/>
    <w:rsid w:val="00B52D30"/>
    <w:rsid w:val="00BA3946"/>
    <w:rsid w:val="00BB67BB"/>
    <w:rsid w:val="00BE6A94"/>
    <w:rsid w:val="00C00987"/>
    <w:rsid w:val="00C031CA"/>
    <w:rsid w:val="00C1659D"/>
    <w:rsid w:val="00C22E22"/>
    <w:rsid w:val="00C311C7"/>
    <w:rsid w:val="00C35DEB"/>
    <w:rsid w:val="00C36E22"/>
    <w:rsid w:val="00C57971"/>
    <w:rsid w:val="00C657EC"/>
    <w:rsid w:val="00C74786"/>
    <w:rsid w:val="00C86D46"/>
    <w:rsid w:val="00CA47D3"/>
    <w:rsid w:val="00CB35C4"/>
    <w:rsid w:val="00CB6552"/>
    <w:rsid w:val="00CC346D"/>
    <w:rsid w:val="00CD1DF7"/>
    <w:rsid w:val="00CD6E65"/>
    <w:rsid w:val="00CF25A9"/>
    <w:rsid w:val="00D16D94"/>
    <w:rsid w:val="00D17E11"/>
    <w:rsid w:val="00D41729"/>
    <w:rsid w:val="00D6367C"/>
    <w:rsid w:val="00D852DF"/>
    <w:rsid w:val="00D9783C"/>
    <w:rsid w:val="00DA0879"/>
    <w:rsid w:val="00DB02B1"/>
    <w:rsid w:val="00DB5252"/>
    <w:rsid w:val="00DC1214"/>
    <w:rsid w:val="00DD04A3"/>
    <w:rsid w:val="00DD22C0"/>
    <w:rsid w:val="00DE2460"/>
    <w:rsid w:val="00DF4ED1"/>
    <w:rsid w:val="00E04587"/>
    <w:rsid w:val="00E064E5"/>
    <w:rsid w:val="00E34CA6"/>
    <w:rsid w:val="00E53828"/>
    <w:rsid w:val="00E6061B"/>
    <w:rsid w:val="00E61F11"/>
    <w:rsid w:val="00E62A8C"/>
    <w:rsid w:val="00E62CFA"/>
    <w:rsid w:val="00E669D9"/>
    <w:rsid w:val="00E723C1"/>
    <w:rsid w:val="00E8009A"/>
    <w:rsid w:val="00E81E0D"/>
    <w:rsid w:val="00E821B5"/>
    <w:rsid w:val="00E8269E"/>
    <w:rsid w:val="00EE0C98"/>
    <w:rsid w:val="00F17224"/>
    <w:rsid w:val="00F24102"/>
    <w:rsid w:val="00F4286C"/>
    <w:rsid w:val="00F904B6"/>
    <w:rsid w:val="00F91876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C2156D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654677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Christa\Dropbox\2%20CTIME2%20General\2.2%20Curriculum%20Development\2.2.1%20Curriculum%20Materials\2.2.1.7%202015%20Revisions\7%20Preparing%20for%202015%20Revisions\Templates%20for%202015%20Revisions\Tool%204_Explanations_Biosynthesi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C:\Users\Christa\Dropbox\2 CTIME2 General\2.2 Curriculum Development\2.2.1 Curriculum Materials\2.2.1.7 2015 Revisions\7 Preparing for 2015 Revisions\Templates for 2015 Revisions\Tool 4_Explanations_Biosynthesis.dotx</Template>
  <TotalTime>15</TotalTime>
  <Pages>1</Pages>
  <Words>174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Manager/>
  <Company>MSU</Company>
  <LinksUpToDate>false</LinksUpToDate>
  <CharactersWithSpaces>1164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Haverly</dc:creator>
  <cp:keywords/>
  <dc:description/>
  <cp:lastModifiedBy>Tompkins, Elizabeth</cp:lastModifiedBy>
  <cp:revision>11</cp:revision>
  <dcterms:created xsi:type="dcterms:W3CDTF">2016-08-12T22:12:00Z</dcterms:created>
  <dcterms:modified xsi:type="dcterms:W3CDTF">2019-07-10T17:14:00Z</dcterms:modified>
  <cp:category/>
</cp:coreProperties>
</file>